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076524">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1804E7">
        <w:rPr>
          <w:b/>
          <w:i/>
          <w:noProof/>
          <w:sz w:val="28"/>
        </w:rPr>
        <w:t>1</w:t>
      </w:r>
      <w:r w:rsidR="00221625">
        <w:rPr>
          <w:b/>
          <w:i/>
          <w:noProof/>
          <w:sz w:val="28"/>
        </w:rPr>
        <w:t>1749</w:t>
      </w:r>
    </w:p>
    <w:p w:rsidR="001E41F3" w:rsidRDefault="00076524" w:rsidP="00B068A1">
      <w:pPr>
        <w:pStyle w:val="CRCoverPage"/>
        <w:tabs>
          <w:tab w:val="right" w:pos="9639"/>
        </w:tabs>
        <w:outlineLvl w:val="0"/>
        <w:rPr>
          <w:b/>
          <w:noProof/>
          <w:sz w:val="24"/>
        </w:rPr>
      </w:pPr>
      <w:r>
        <w:rPr>
          <w:b/>
          <w:noProof/>
          <w:sz w:val="24"/>
        </w:rPr>
        <w:t>Reno, NV</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1804E7">
        <w:rPr>
          <w:rFonts w:cs="Arial"/>
          <w:b/>
          <w:bCs/>
          <w:color w:val="0000FF"/>
        </w:rPr>
        <w:t>91</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6E39FC">
            <w:pPr>
              <w:pStyle w:val="CRCoverPage"/>
              <w:spacing w:after="0"/>
              <w:jc w:val="right"/>
              <w:rPr>
                <w:b/>
                <w:noProof/>
                <w:sz w:val="28"/>
              </w:rPr>
            </w:pPr>
            <w:r>
              <w:rPr>
                <w:b/>
                <w:noProof/>
                <w:sz w:val="28"/>
              </w:rPr>
              <w:t>23.</w:t>
            </w:r>
            <w:r w:rsidR="00BE48E3">
              <w:rPr>
                <w:b/>
                <w:noProof/>
                <w:sz w:val="28"/>
              </w:rPr>
              <w:t>50</w:t>
            </w:r>
            <w:r w:rsidR="006E39FC">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1625" w:rsidP="00221625">
            <w:pPr>
              <w:pStyle w:val="CRCoverPage"/>
              <w:spacing w:after="0"/>
              <w:jc w:val="center"/>
              <w:rPr>
                <w:noProof/>
              </w:rPr>
            </w:pPr>
            <w:r w:rsidRPr="00221625">
              <w:rPr>
                <w:b/>
                <w:noProof/>
                <w:sz w:val="28"/>
              </w:rPr>
              <w:t>193</w:t>
            </w:r>
            <w:bookmarkStart w:id="0" w:name="_GoBack"/>
            <w:bookmarkEnd w:id="0"/>
            <w:r w:rsidRPr="00221625">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221625">
              <w:rPr>
                <w:b/>
                <w:noProof/>
                <w:sz w:val="28"/>
              </w:rPr>
              <w:fldChar w:fldCharType="begin"/>
            </w:r>
            <w:r w:rsidRPr="00221625">
              <w:rPr>
                <w:b/>
                <w:noProof/>
                <w:sz w:val="28"/>
              </w:rPr>
              <w:instrText xml:space="preserve"> DOCPROPERTY  Revision  \* MERGEFORMAT </w:instrText>
            </w:r>
            <w:r w:rsidRPr="00221625">
              <w:rPr>
                <w:b/>
                <w:noProof/>
                <w:sz w:val="28"/>
              </w:rPr>
              <w:fldChar w:fldCharType="separate"/>
            </w:r>
            <w:r w:rsidR="006D18D3" w:rsidRPr="00221625">
              <w:rPr>
                <w:b/>
                <w:noProof/>
                <w:sz w:val="28"/>
              </w:rPr>
              <w:t>-</w:t>
            </w:r>
            <w:r w:rsidRPr="00221625">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1625">
            <w:pPr>
              <w:pStyle w:val="CRCoverPage"/>
              <w:spacing w:after="0"/>
              <w:jc w:val="center"/>
              <w:rPr>
                <w:noProof/>
                <w:sz w:val="28"/>
              </w:rPr>
            </w:pPr>
            <w:r>
              <w:rPr>
                <w:b/>
                <w:noProof/>
                <w:sz w:val="28"/>
              </w:rPr>
              <w:t>16.2</w:t>
            </w:r>
            <w:r w:rsidR="006D18D3" w:rsidRPr="00221625">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5651"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75651" w:rsidRDefault="00AF1A6F" w:rsidP="001E41F3">
            <w:pPr>
              <w:pStyle w:val="CRCoverPage"/>
              <w:spacing w:after="0"/>
              <w:jc w:val="center"/>
              <w:rPr>
                <w:b/>
                <w:caps/>
                <w:noProof/>
              </w:rPr>
            </w:pPr>
            <w:r w:rsidRPr="00575651">
              <w:rPr>
                <w:b/>
                <w:caps/>
                <w:noProof/>
              </w:rPr>
              <w:t>X</w:t>
            </w:r>
          </w:p>
        </w:tc>
        <w:tc>
          <w:tcPr>
            <w:tcW w:w="1418" w:type="dxa"/>
            <w:tcBorders>
              <w:left w:val="nil"/>
            </w:tcBorders>
          </w:tcPr>
          <w:p w:rsidR="00F25D98" w:rsidRPr="00575651" w:rsidRDefault="00F25D98" w:rsidP="001E41F3">
            <w:pPr>
              <w:pStyle w:val="CRCoverPage"/>
              <w:spacing w:after="0"/>
              <w:jc w:val="right"/>
              <w:rPr>
                <w:noProof/>
              </w:rPr>
            </w:pPr>
            <w:r w:rsidRPr="005756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75651" w:rsidRDefault="00AF1A6F" w:rsidP="001E41F3">
            <w:pPr>
              <w:pStyle w:val="CRCoverPage"/>
              <w:spacing w:after="0"/>
              <w:jc w:val="center"/>
              <w:rPr>
                <w:b/>
                <w:bCs/>
                <w:caps/>
                <w:noProof/>
              </w:rPr>
            </w:pPr>
            <w:r w:rsidRPr="0057565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E48E3">
            <w:pPr>
              <w:pStyle w:val="CRCoverPage"/>
              <w:spacing w:after="0"/>
              <w:ind w:left="100"/>
              <w:rPr>
                <w:noProof/>
              </w:rPr>
            </w:pPr>
            <w:r w:rsidRPr="00BE48E3">
              <w:t>clarification on paging related to CAG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0E45">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E48E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w:t>
            </w:r>
            <w:r w:rsidR="00BE48E3">
              <w:rPr>
                <w:noProof/>
              </w:rPr>
              <w:t>1</w:t>
            </w:r>
            <w:r w:rsidR="00514818">
              <w:rPr>
                <w:noProof/>
              </w:rPr>
              <w:t>-0</w:t>
            </w:r>
            <w:r>
              <w:rPr>
                <w:noProof/>
              </w:rPr>
              <w:fldChar w:fldCharType="end"/>
            </w:r>
            <w:r w:rsidR="00BE48E3">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0E4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57565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13F14" w:rsidRDefault="00213F14" w:rsidP="0085438D">
            <w:pPr>
              <w:pStyle w:val="CRCoverPage"/>
              <w:spacing w:after="0"/>
              <w:ind w:left="100"/>
              <w:rPr>
                <w:noProof/>
              </w:rPr>
            </w:pPr>
            <w:r>
              <w:t xml:space="preserve">In UE’s </w:t>
            </w:r>
            <w:r w:rsidRPr="009E0DE1">
              <w:t xml:space="preserve">registration area, i.e. </w:t>
            </w:r>
            <w:r w:rsidR="008E12DC" w:rsidRPr="009E0DE1">
              <w:t xml:space="preserve">the set of tracking areas in </w:t>
            </w:r>
            <w:r w:rsidR="008E12DC">
              <w:t xml:space="preserve">a </w:t>
            </w:r>
            <w:r w:rsidR="008E12DC" w:rsidRPr="009E0DE1">
              <w:t>TAI List</w:t>
            </w:r>
            <w:r>
              <w:t xml:space="preserve">, </w:t>
            </w:r>
            <w:r w:rsidR="00F35E9B">
              <w:t>some track areas may include the NG-RAN node supporting the CAG cell, and/or NG-RAN node not supporting the CAG cell.</w:t>
            </w:r>
            <w:r w:rsidRPr="00213F14">
              <w:rPr>
                <w:rFonts w:hint="eastAsia"/>
                <w:noProof/>
                <w:lang w:eastAsia="zh-CN"/>
              </w:rPr>
              <w:t xml:space="preserve"> </w:t>
            </w:r>
            <w:r w:rsidR="00F35E9B">
              <w:rPr>
                <w:noProof/>
                <w:lang w:eastAsia="zh-CN"/>
              </w:rPr>
              <w:t>When PNI-NPN needs to page a UE</w:t>
            </w:r>
            <w:r w:rsidR="00EB2A3F">
              <w:rPr>
                <w:noProof/>
                <w:lang w:eastAsia="zh-CN"/>
              </w:rPr>
              <w:t xml:space="preserve"> that </w:t>
            </w:r>
            <w:r w:rsidR="00EB2A3F" w:rsidRPr="00213F14">
              <w:rPr>
                <w:noProof/>
                <w:lang w:eastAsia="zh-CN"/>
              </w:rPr>
              <w:t>is</w:t>
            </w:r>
            <w:r w:rsidR="00EB2A3F" w:rsidRPr="00213F14">
              <w:rPr>
                <w:rFonts w:hint="eastAsia"/>
                <w:noProof/>
                <w:lang w:eastAsia="zh-CN"/>
              </w:rPr>
              <w:t xml:space="preserve"> only</w:t>
            </w:r>
            <w:r w:rsidR="00EB2A3F" w:rsidRPr="00213F14">
              <w:rPr>
                <w:noProof/>
                <w:lang w:eastAsia="zh-CN"/>
              </w:rPr>
              <w:t xml:space="preserve"> allowed to</w:t>
            </w:r>
            <w:r w:rsidR="00EB2A3F" w:rsidRPr="00213F14">
              <w:rPr>
                <w:rFonts w:hint="eastAsia"/>
                <w:noProof/>
                <w:lang w:eastAsia="zh-CN"/>
              </w:rPr>
              <w:t xml:space="preserve"> access </w:t>
            </w:r>
            <w:r w:rsidR="00EB2A3F" w:rsidRPr="00213F14">
              <w:rPr>
                <w:noProof/>
                <w:lang w:eastAsia="zh-CN"/>
              </w:rPr>
              <w:t>5GS</w:t>
            </w:r>
            <w:r w:rsidR="00EB2A3F" w:rsidRPr="00213F14">
              <w:rPr>
                <w:rFonts w:hint="eastAsia"/>
                <w:noProof/>
                <w:lang w:eastAsia="zh-CN"/>
              </w:rPr>
              <w:t xml:space="preserve"> via CAG</w:t>
            </w:r>
            <w:r w:rsidR="00EB2A3F" w:rsidRPr="00213F14">
              <w:rPr>
                <w:noProof/>
                <w:lang w:eastAsia="zh-CN"/>
              </w:rPr>
              <w:t xml:space="preserve"> cells</w:t>
            </w:r>
            <w:r w:rsidR="00F35E9B">
              <w:rPr>
                <w:noProof/>
                <w:lang w:eastAsia="zh-CN"/>
              </w:rPr>
              <w:t xml:space="preserve">, it should avoid sending the paging messge to the NG-RAN node that does not suport </w:t>
            </w:r>
            <w:r w:rsidR="00EB2A3F">
              <w:rPr>
                <w:noProof/>
                <w:lang w:eastAsia="zh-CN"/>
              </w:rPr>
              <w:t>any CAG ID in UE’s allowed CAG list</w:t>
            </w:r>
            <w:r w:rsidR="00F35E9B">
              <w:rPr>
                <w:noProof/>
                <w:lang w:eastAsia="zh-CN"/>
              </w:rPr>
              <w:t xml:space="preserve">, and just send the paging messge to the NG-RAN node that supports </w:t>
            </w:r>
            <w:r w:rsidR="000411C1">
              <w:rPr>
                <w:noProof/>
                <w:lang w:eastAsia="zh-CN"/>
              </w:rPr>
              <w:t xml:space="preserve">UE’s allowed CAG </w:t>
            </w:r>
            <w:r w:rsidR="00F35E9B">
              <w:rPr>
                <w:noProof/>
                <w:lang w:eastAsia="zh-CN"/>
              </w:rPr>
              <w:t>list</w:t>
            </w:r>
            <w:r w:rsidR="000411C1">
              <w:rPr>
                <w:noProof/>
                <w:lang w:eastAsia="zh-CN"/>
              </w:rPr>
              <w:t>.</w:t>
            </w:r>
            <w:r w:rsidR="0085438D">
              <w:rPr>
                <w:noProof/>
                <w:lang w:eastAsia="zh-CN"/>
              </w:rPr>
              <w:t xml:space="preserve"> Also, when PNI-NPN needs to page a UE that can access 5GS via non-CAG cells, it should</w:t>
            </w:r>
            <w:r w:rsidR="0085438D" w:rsidRPr="0085438D">
              <w:rPr>
                <w:noProof/>
                <w:lang w:eastAsia="zh-CN"/>
              </w:rPr>
              <w:t xml:space="preserve"> avoid sending Paging messge to the NG-RAN node(s) that do not suport non-CAG cell and any CAG ID in UE’s allowed CAG list</w:t>
            </w:r>
            <w:r w:rsidR="0085438D">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B2A3F" w:rsidP="00EB2A3F">
            <w:pPr>
              <w:pStyle w:val="CRCoverPage"/>
              <w:spacing w:after="0"/>
              <w:ind w:left="100"/>
              <w:rPr>
                <w:noProof/>
                <w:lang w:eastAsia="zh-CN"/>
              </w:rPr>
            </w:pPr>
            <w:r>
              <w:rPr>
                <w:noProof/>
                <w:lang w:eastAsia="zh-CN"/>
              </w:rPr>
              <w:t xml:space="preserve">When PNI-NPN needs to page a UE that </w:t>
            </w:r>
            <w:r w:rsidRPr="00213F14">
              <w:rPr>
                <w:noProof/>
                <w:lang w:eastAsia="zh-CN"/>
              </w:rPr>
              <w:t>is</w:t>
            </w:r>
            <w:r w:rsidRPr="00213F14">
              <w:rPr>
                <w:rFonts w:hint="eastAsia"/>
                <w:noProof/>
                <w:lang w:eastAsia="zh-CN"/>
              </w:rPr>
              <w:t xml:space="preserve"> only</w:t>
            </w:r>
            <w:r w:rsidRPr="00213F14">
              <w:rPr>
                <w:noProof/>
                <w:lang w:eastAsia="zh-CN"/>
              </w:rPr>
              <w:t xml:space="preserve"> allowed to</w:t>
            </w:r>
            <w:r w:rsidRPr="00213F14">
              <w:rPr>
                <w:rFonts w:hint="eastAsia"/>
                <w:noProof/>
                <w:lang w:eastAsia="zh-CN"/>
              </w:rPr>
              <w:t xml:space="preserve"> access </w:t>
            </w:r>
            <w:r w:rsidRPr="00213F14">
              <w:rPr>
                <w:noProof/>
                <w:lang w:eastAsia="zh-CN"/>
              </w:rPr>
              <w:t>5GS</w:t>
            </w:r>
            <w:r w:rsidRPr="00213F14">
              <w:rPr>
                <w:rFonts w:hint="eastAsia"/>
                <w:noProof/>
                <w:lang w:eastAsia="zh-CN"/>
              </w:rPr>
              <w:t xml:space="preserve"> via CAG</w:t>
            </w:r>
            <w:r w:rsidRPr="00213F14">
              <w:rPr>
                <w:noProof/>
                <w:lang w:eastAsia="zh-CN"/>
              </w:rPr>
              <w:t xml:space="preserve"> cells</w:t>
            </w:r>
            <w:r>
              <w:rPr>
                <w:noProof/>
                <w:lang w:eastAsia="zh-CN"/>
              </w:rPr>
              <w:t>, it should avoid sending the paging messge to the NG-RAN node</w:t>
            </w:r>
            <w:r w:rsidR="007D3721">
              <w:rPr>
                <w:noProof/>
                <w:lang w:eastAsia="zh-CN"/>
              </w:rPr>
              <w:t>(s) that do</w:t>
            </w:r>
            <w:r>
              <w:rPr>
                <w:noProof/>
                <w:lang w:eastAsia="zh-CN"/>
              </w:rPr>
              <w:t xml:space="preserve"> not suport any CAG ID in UE’s allowed CAG list.</w:t>
            </w:r>
          </w:p>
          <w:p w:rsidR="007D3721" w:rsidRPr="00AF1A6F" w:rsidRDefault="007D3721" w:rsidP="00EB2A3F">
            <w:pPr>
              <w:pStyle w:val="CRCoverPage"/>
              <w:spacing w:after="0"/>
              <w:ind w:left="100"/>
              <w:rPr>
                <w:noProof/>
                <w:highlight w:val="green"/>
              </w:rPr>
            </w:pPr>
            <w:r>
              <w:rPr>
                <w:noProof/>
                <w:lang w:eastAsia="zh-CN"/>
              </w:rPr>
              <w:t>When PNI-NPN needs to page a UE that can access 5GS via non-CAG cells, it should</w:t>
            </w:r>
            <w:r w:rsidRPr="0085438D">
              <w:rPr>
                <w:noProof/>
                <w:lang w:eastAsia="zh-CN"/>
              </w:rPr>
              <w:t xml:space="preserve"> avoid sending Paging messge to the NG-RAN node(s) that do not suport non-CAG cell and any CAG ID in UE’s allowed CAG list</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D34667" w:rsidP="008C013D">
            <w:pPr>
              <w:pStyle w:val="CRCoverPage"/>
              <w:spacing w:after="0"/>
              <w:ind w:left="100"/>
              <w:rPr>
                <w:noProof/>
                <w:highlight w:val="green"/>
              </w:rPr>
            </w:pPr>
            <w:r>
              <w:rPr>
                <w:noProof/>
              </w:rPr>
              <w:t>Useless</w:t>
            </w:r>
            <w:r w:rsidR="00EB2A3F">
              <w:rPr>
                <w:noProof/>
              </w:rPr>
              <w:t xml:space="preserve"> p</w:t>
            </w:r>
            <w:r w:rsidRPr="00D34667">
              <w:rPr>
                <w:noProof/>
              </w:rPr>
              <w:t xml:space="preserve">aging signalling </w:t>
            </w:r>
            <w:r>
              <w:rPr>
                <w:noProof/>
              </w:rPr>
              <w:t xml:space="preserve">in </w:t>
            </w:r>
            <w:r w:rsidR="00EB2A3F">
              <w:rPr>
                <w:noProof/>
              </w:rPr>
              <w:t xml:space="preserve">NG-RAN </w:t>
            </w:r>
            <w:r w:rsidRPr="00D34667">
              <w:rPr>
                <w:noProof/>
              </w:rPr>
              <w:t xml:space="preserve">for </w:t>
            </w:r>
            <w:r>
              <w:rPr>
                <w:noProof/>
              </w:rPr>
              <w:t>UE</w:t>
            </w:r>
            <w:r w:rsidR="000D4585">
              <w:rPr>
                <w:noProof/>
              </w:rPr>
              <w:t>s</w:t>
            </w:r>
            <w:r w:rsidR="009B0D1A">
              <w:rPr>
                <w:noProof/>
              </w:rPr>
              <w:t xml:space="preserve"> that ha</w:t>
            </w:r>
            <w:r w:rsidR="000D4585">
              <w:rPr>
                <w:noProof/>
              </w:rPr>
              <w:t>ve</w:t>
            </w:r>
            <w:r w:rsidR="009B0D1A">
              <w:rPr>
                <w:noProof/>
              </w:rPr>
              <w:t xml:space="preserve"> CAG subscription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19ED" w:rsidP="00B31D43">
            <w:pPr>
              <w:pStyle w:val="CRCoverPage"/>
              <w:spacing w:after="0"/>
              <w:ind w:left="100"/>
              <w:rPr>
                <w:noProof/>
              </w:rPr>
            </w:pPr>
            <w:r>
              <w:rPr>
                <w:noProof/>
              </w:rPr>
              <w:t>4.2.3.3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31D43" w:rsidRDefault="00AF1A6F">
            <w:pPr>
              <w:pStyle w:val="CRCoverPage"/>
              <w:spacing w:after="0"/>
              <w:jc w:val="center"/>
              <w:rPr>
                <w:b/>
                <w:caps/>
                <w:noProof/>
              </w:rPr>
            </w:pPr>
            <w:r w:rsidRPr="00B31D4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31D43" w:rsidRDefault="00AF1A6F">
            <w:pPr>
              <w:pStyle w:val="CRCoverPage"/>
              <w:spacing w:after="0"/>
              <w:jc w:val="center"/>
              <w:rPr>
                <w:b/>
                <w:caps/>
                <w:noProof/>
              </w:rPr>
            </w:pPr>
            <w:r w:rsidRPr="00B31D4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31D43" w:rsidRDefault="00AF1A6F">
            <w:pPr>
              <w:pStyle w:val="CRCoverPage"/>
              <w:spacing w:after="0"/>
              <w:jc w:val="center"/>
              <w:rPr>
                <w:b/>
                <w:caps/>
                <w:noProof/>
              </w:rPr>
            </w:pPr>
            <w:r w:rsidRPr="00B31D4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D24C00" w:rsidRPr="00140E21" w:rsidRDefault="00D24C00" w:rsidP="00D24C00">
      <w:pPr>
        <w:pStyle w:val="4"/>
      </w:pPr>
      <w:bookmarkStart w:id="4" w:name="_Toc20203940"/>
      <w:bookmarkEnd w:id="3"/>
      <w:r w:rsidRPr="00140E21">
        <w:t>4.2.3.3</w:t>
      </w:r>
      <w:r w:rsidRPr="00140E21">
        <w:tab/>
        <w:t>Network Triggered Service Request</w:t>
      </w:r>
      <w:bookmarkEnd w:id="4"/>
    </w:p>
    <w:p w:rsidR="00D24C00" w:rsidRPr="00140E21" w:rsidRDefault="00D24C00" w:rsidP="00D24C00">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proofErr w:type="gramStart"/>
      <w:r w:rsidRPr="00140E21">
        <w:rPr>
          <w:lang w:eastAsia="zh-CN"/>
        </w:rPr>
        <w:t>)</w:t>
      </w:r>
      <w:r w:rsidRPr="00140E21">
        <w:rPr>
          <w:rFonts w:eastAsia="Batang"/>
        </w:rPr>
        <w:t>AN</w:t>
      </w:r>
      <w:proofErr w:type="gramEnd"/>
      <w:r w:rsidRPr="00140E21">
        <w:rPr>
          <w:rFonts w:eastAsia="Batang"/>
        </w:rPr>
        <w:t xml:space="preserve">/UE.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w:t>
      </w:r>
      <w:proofErr w:type="gramStart"/>
      <w:r w:rsidRPr="00140E21">
        <w:rPr>
          <w:rFonts w:eastAsia="Batang"/>
        </w:rPr>
        <w:t>)AN</w:t>
      </w:r>
      <w:proofErr w:type="gramEnd"/>
      <w:r w:rsidRPr="00140E21">
        <w:rPr>
          <w:rFonts w:eastAsia="Batang"/>
        </w:rPr>
        <w:t xml:space="preserve"> and/or the UE (i.e. synchronizes the context with the (R)AN and/or the UE) when the UE enters CM-CONNECTED state.</w:t>
      </w:r>
    </w:p>
    <w:p w:rsidR="00D24C00" w:rsidRPr="00140E21" w:rsidRDefault="00D24C00" w:rsidP="00D24C00">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rsidR="00D24C00" w:rsidRPr="00140E21" w:rsidRDefault="00D24C00" w:rsidP="00D24C00">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rsidR="00D24C00" w:rsidRPr="00140E21" w:rsidRDefault="00D24C00" w:rsidP="00D24C00">
      <w:pPr>
        <w:rPr>
          <w:rFonts w:eastAsia="宋体"/>
          <w:lang w:eastAsia="zh-CN"/>
        </w:rPr>
      </w:pPr>
      <w:r w:rsidRPr="00140E21">
        <w:rPr>
          <w:rFonts w:eastAsia="宋体"/>
          <w:lang w:eastAsia="zh-CN"/>
        </w:rPr>
        <w:t>For this procedure, the impacted SMF and UPF are all under control of the PLMN serving the UE, e.g. in Home Routed roaming case the SMF and UPF in HPLMN are not involved.</w:t>
      </w:r>
    </w:p>
    <w:p w:rsidR="00D24C00" w:rsidRPr="00140E21" w:rsidRDefault="00D24C00" w:rsidP="00D24C00">
      <w:pPr>
        <w:rPr>
          <w:rFonts w:eastAsia="宋体"/>
          <w:lang w:eastAsia="ja-JP"/>
        </w:rPr>
      </w:pPr>
      <w:r w:rsidRPr="00140E21">
        <w:rPr>
          <w:rFonts w:eastAsia="宋体"/>
          <w:lang w:eastAsia="ja-JP"/>
        </w:rPr>
        <w:t>The procedure below covers the following non exhaustive list of use-cases for 3GPP access (detailed conditions of when the steps apply are stated in the procedure below):</w:t>
      </w:r>
    </w:p>
    <w:p w:rsidR="00D24C00" w:rsidRPr="00140E21" w:rsidRDefault="00D24C00" w:rsidP="00D24C00">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CM-IDLE state: Step 3a contains an N2 message and Step 4b (paging) is performed.</w:t>
      </w:r>
    </w:p>
    <w:p w:rsidR="00D24C00" w:rsidRPr="00140E21" w:rsidRDefault="00D24C00" w:rsidP="00D24C00">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CM-CONNECTED state: Step 3a contains an N2 message and Step 4a (UP reactivation) is performed.</w:t>
      </w:r>
    </w:p>
    <w:p w:rsidR="00D24C00" w:rsidRPr="00140E21" w:rsidRDefault="00D24C00" w:rsidP="00D24C00">
      <w:pPr>
        <w:pStyle w:val="B1"/>
        <w:rPr>
          <w:rFonts w:eastAsia="宋体"/>
        </w:rPr>
      </w:pPr>
      <w:r w:rsidRPr="00140E21">
        <w:rPr>
          <w:rFonts w:eastAsia="宋体"/>
        </w:rPr>
        <w:t>-</w:t>
      </w:r>
      <w:r w:rsidRPr="00140E21">
        <w:rPr>
          <w:rFonts w:eastAsia="宋体"/>
        </w:rPr>
        <w:tab/>
        <w:t>NF (e.g. SMF, SMSF, PCF or LMF) needs to send an N1 message to the UE, using the Namf</w:t>
      </w:r>
      <w:r>
        <w:rPr>
          <w:rFonts w:eastAsia="宋体"/>
        </w:rPr>
        <w:t>_</w:t>
      </w:r>
      <w:r w:rsidRPr="00140E21">
        <w:rPr>
          <w:rFonts w:eastAsia="宋体"/>
        </w:rPr>
        <w:t>Communication_N1N2MessageTransfer service operation, and the UE is in CM-IDLE state: Step 3a contains an N1 message, Step 3b contains cause "Attempting to reach UE", and Step 4b (paging) occurs.</w:t>
      </w:r>
    </w:p>
    <w:p w:rsidR="00D24C00" w:rsidRPr="00140E21" w:rsidRDefault="00D24C00" w:rsidP="00D24C00">
      <w:pPr>
        <w:pStyle w:val="B1"/>
        <w:rPr>
          <w:rFonts w:eastAsia="宋体"/>
        </w:rPr>
      </w:pPr>
      <w:r w:rsidRPr="00140E21">
        <w:rPr>
          <w:rFonts w:eastAsia="宋体"/>
        </w:rPr>
        <w:t>-</w:t>
      </w:r>
      <w:r w:rsidRPr="00140E21">
        <w:rPr>
          <w:rFonts w:eastAsia="宋体"/>
        </w:rPr>
        <w:tab/>
        <w:t>The LMF triggers AMF, using the Namf</w:t>
      </w:r>
      <w:r>
        <w:rPr>
          <w:rFonts w:eastAsia="宋体"/>
        </w:rPr>
        <w:t>_</w:t>
      </w:r>
      <w:r w:rsidRPr="00140E21">
        <w:rPr>
          <w:rFonts w:eastAsia="宋体"/>
        </w:rPr>
        <w:t>Communication_N1N2MessageTransfer service operation, to setup a NAS connection with the UE and the UE is in CM-IDLE state: Step 3b contains cause "Attempting to reach UE", and step 4b (paging) occurs.</w:t>
      </w:r>
    </w:p>
    <w:p w:rsidR="00D24C00" w:rsidRPr="00140E21" w:rsidRDefault="00D24C00" w:rsidP="00D24C00">
      <w:pPr>
        <w:pStyle w:val="B1"/>
        <w:rPr>
          <w:rFonts w:eastAsia="宋体"/>
        </w:rPr>
      </w:pPr>
      <w:r w:rsidRPr="00140E21">
        <w:rPr>
          <w:rFonts w:eastAsia="宋体"/>
        </w:rPr>
        <w:t>-</w:t>
      </w:r>
      <w:r w:rsidRPr="00140E21">
        <w:rPr>
          <w:rFonts w:eastAsia="宋体"/>
        </w:rPr>
        <w:tab/>
        <w:t xml:space="preserve">The GMLC triggers AMF, using the </w:t>
      </w:r>
      <w:proofErr w:type="spellStart"/>
      <w:r w:rsidRPr="00140E21">
        <w:rPr>
          <w:rFonts w:eastAsia="宋体"/>
        </w:rPr>
        <w:t>Namf_Location_ProvideLocation</w:t>
      </w:r>
      <w:proofErr w:type="spellEnd"/>
      <w:r w:rsidRPr="00140E21">
        <w:rPr>
          <w:rFonts w:eastAsia="宋体"/>
        </w:rPr>
        <w:t xml:space="preserve"> service operation, to setup a NAS connection with the UE and the UE is in CM-IDLE state: Step 4b (paging) occurs.</w:t>
      </w:r>
    </w:p>
    <w:p w:rsidR="00D24C00" w:rsidRPr="00140E21" w:rsidRDefault="00D24C00" w:rsidP="00D24C00">
      <w:pPr>
        <w:pStyle w:val="B1"/>
        <w:rPr>
          <w:rFonts w:eastAsia="宋体"/>
        </w:rPr>
      </w:pPr>
      <w:r w:rsidRPr="00140E21">
        <w:rPr>
          <w:rFonts w:eastAsia="宋体"/>
        </w:rPr>
        <w:t>-</w:t>
      </w:r>
      <w:r w:rsidRPr="00140E21">
        <w:rPr>
          <w:rFonts w:eastAsia="宋体"/>
        </w:rPr>
        <w:tab/>
        <w:t xml:space="preserve">The PCF needs to send a message to the UE, using the </w:t>
      </w:r>
      <w:proofErr w:type="spellStart"/>
      <w:r w:rsidRPr="00140E21">
        <w:rPr>
          <w:rFonts w:eastAsia="宋体"/>
        </w:rPr>
        <w:t>Npcf_AMPolicyControl_Create</w:t>
      </w:r>
      <w:proofErr w:type="spellEnd"/>
      <w:r w:rsidRPr="00140E21">
        <w:rPr>
          <w:rFonts w:eastAsia="宋体"/>
        </w:rPr>
        <w:t xml:space="preserve"> Response service operation, or the </w:t>
      </w:r>
      <w:proofErr w:type="spellStart"/>
      <w:r w:rsidRPr="00140E21">
        <w:rPr>
          <w:rFonts w:eastAsia="宋体"/>
        </w:rPr>
        <w:t>Npcf_AMPolicyControl_UpdateNotify</w:t>
      </w:r>
      <w:proofErr w:type="spellEnd"/>
      <w:r w:rsidRPr="00140E21">
        <w:rPr>
          <w:rFonts w:eastAsia="宋体"/>
        </w:rPr>
        <w:t xml:space="preserve"> service operation and the UE is in CM-IDLE state: Step 3a contains a message, and step 4b (paging) occurs.</w:t>
      </w:r>
    </w:p>
    <w:p w:rsidR="00D24C00" w:rsidRPr="00140E21" w:rsidRDefault="00D24C00" w:rsidP="00D24C00">
      <w:pPr>
        <w:pStyle w:val="B1"/>
        <w:rPr>
          <w:rFonts w:eastAsia="宋体"/>
        </w:rPr>
      </w:pPr>
      <w:r w:rsidRPr="00140E21">
        <w:rPr>
          <w:rFonts w:eastAsia="宋体"/>
        </w:rPr>
        <w:t>-</w:t>
      </w:r>
      <w:r w:rsidRPr="00140E21">
        <w:rPr>
          <w:rFonts w:eastAsia="宋体"/>
        </w:rPr>
        <w:tab/>
        <w:t xml:space="preserve">NF (e.g. SMSF) </w:t>
      </w:r>
      <w:proofErr w:type="spellStart"/>
      <w:r w:rsidRPr="00140E21">
        <w:rPr>
          <w:rFonts w:eastAsia="宋体"/>
        </w:rPr>
        <w:t>trgiggers</w:t>
      </w:r>
      <w:proofErr w:type="spellEnd"/>
      <w:r w:rsidRPr="00140E21">
        <w:rPr>
          <w:rFonts w:eastAsia="宋体"/>
        </w:rPr>
        <w:t xml:space="preserve"> AMF, using the </w:t>
      </w:r>
      <w:proofErr w:type="spellStart"/>
      <w:r w:rsidRPr="00140E21">
        <w:rPr>
          <w:rFonts w:eastAsia="宋体"/>
        </w:rPr>
        <w:t>Namf_MT_EnableUEReachability</w:t>
      </w:r>
      <w:proofErr w:type="spellEnd"/>
      <w:r w:rsidRPr="00140E21">
        <w:rPr>
          <w:rFonts w:eastAsia="宋体"/>
        </w:rPr>
        <w:t xml:space="preserve"> service operation, to setup a NAS connection with the UE and the UE is in CM-IDLE state: The trigger is specific to the procedure and Step 4b (paging) occurs.</w:t>
      </w:r>
    </w:p>
    <w:p w:rsidR="00D24C00" w:rsidRPr="00140E21" w:rsidRDefault="00D24C00" w:rsidP="00D24C00">
      <w:pPr>
        <w:pStyle w:val="TH"/>
      </w:pPr>
      <w:r w:rsidRPr="00140E21">
        <w:rPr>
          <w:noProof/>
        </w:rPr>
        <w:object w:dxaOrig="7843" w:dyaOrig="6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1pt;height:325.55pt" o:ole="">
            <v:imagedata r:id="rId12" o:title=""/>
          </v:shape>
          <o:OLEObject Type="Embed" ProgID="Word.Picture.8" ShapeID="_x0000_i1025" DrawAspect="Content" ObjectID="_1634762370" r:id="rId13"/>
        </w:object>
      </w:r>
    </w:p>
    <w:p w:rsidR="00D24C00" w:rsidRPr="00140E21" w:rsidRDefault="00D24C00" w:rsidP="00D24C00">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rsidR="00D24C00" w:rsidRPr="00140E21" w:rsidRDefault="00D24C00" w:rsidP="00D24C00">
      <w:pPr>
        <w:pStyle w:val="B1"/>
        <w:rPr>
          <w:rFonts w:eastAsia="宋体"/>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宋体"/>
        </w:rPr>
        <w:t xml:space="preserve"> based on the instruction from the SMF (as described in TS</w:t>
      </w:r>
      <w:r>
        <w:rPr>
          <w:rFonts w:eastAsia="宋体"/>
        </w:rPr>
        <w:t> </w:t>
      </w:r>
      <w:r w:rsidRPr="00140E21">
        <w:rPr>
          <w:rFonts w:eastAsia="宋体"/>
        </w:rPr>
        <w:t>23.501</w:t>
      </w:r>
      <w:r>
        <w:rPr>
          <w:rFonts w:eastAsia="宋体"/>
        </w:rPr>
        <w:t> </w:t>
      </w:r>
      <w:r w:rsidRPr="00140E21">
        <w:rPr>
          <w:rFonts w:eastAsia="宋体"/>
        </w:rPr>
        <w:t xml:space="preserve">[2], clause 5.8.3), </w:t>
      </w:r>
      <w:r w:rsidRPr="00140E21">
        <w:rPr>
          <w:lang w:eastAsia="zh-CN"/>
        </w:rPr>
        <w:t>the UPF may buffer the downlink data (steps 2a and 2b), or forward the downlink data to the SMF (step 2c).</w:t>
      </w:r>
    </w:p>
    <w:p w:rsidR="00D24C00" w:rsidRPr="00140E21" w:rsidRDefault="00D24C00" w:rsidP="00D24C00">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宋体"/>
          <w:lang w:eastAsia="zh-CN"/>
        </w:rPr>
        <w:t>Information to identify the QoS Flow for the DL data packet, DSCP</w:t>
      </w:r>
      <w:r w:rsidRPr="00140E21">
        <w:rPr>
          <w:lang w:eastAsia="zh-CN"/>
        </w:rPr>
        <w:t>).</w:t>
      </w:r>
    </w:p>
    <w:p w:rsidR="00D24C00" w:rsidRPr="00140E21" w:rsidRDefault="00D24C00" w:rsidP="00D24C00">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rsidR="00D24C00" w:rsidRPr="00140E21" w:rsidRDefault="00D24C00" w:rsidP="00D24C00">
      <w:pPr>
        <w:pStyle w:val="B2"/>
        <w:rPr>
          <w:lang w:eastAsia="zh-CN"/>
        </w:rPr>
      </w:pPr>
      <w:r w:rsidRPr="00140E21">
        <w:t>-</w:t>
      </w:r>
      <w:r w:rsidRPr="00140E21">
        <w:tab/>
        <w:t>If the UPF receives downlink data packets for another QoS Flow in the same PDU Session, the UPF shall send another Data Notification message to the SMF.</w:t>
      </w:r>
    </w:p>
    <w:p w:rsidR="00D24C00" w:rsidRPr="00140E21" w:rsidRDefault="00D24C00" w:rsidP="00D24C00">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宋体"/>
          <w:lang w:eastAsia="zh-CN"/>
        </w:rPr>
        <w:t>information to identify</w:t>
      </w:r>
      <w:r w:rsidRPr="00140E21">
        <w:t xml:space="preserve"> the QoS Flow for the DL data packet.</w:t>
      </w:r>
    </w:p>
    <w:p w:rsidR="00D24C00" w:rsidRPr="00140E21" w:rsidRDefault="00D24C00" w:rsidP="00D24C00">
      <w:pPr>
        <w:pStyle w:val="B1"/>
        <w:rPr>
          <w:lang w:eastAsia="zh-CN"/>
        </w:rPr>
      </w:pPr>
      <w:r w:rsidRPr="00140E21">
        <w:rPr>
          <w:lang w:eastAsia="zh-CN"/>
        </w:rPr>
        <w:t>2b.</w:t>
      </w:r>
      <w:r w:rsidRPr="00140E21">
        <w:rPr>
          <w:lang w:eastAsia="zh-CN"/>
        </w:rPr>
        <w:tab/>
        <w:t>SMF to UPF: Data Notification Ack.</w:t>
      </w:r>
    </w:p>
    <w:p w:rsidR="00D24C00" w:rsidRPr="00140E21" w:rsidRDefault="00D24C00" w:rsidP="00D24C00">
      <w:pPr>
        <w:pStyle w:val="B1"/>
        <w:rPr>
          <w:rFonts w:eastAsia="宋体"/>
          <w:lang w:eastAsia="zh-CN"/>
        </w:rPr>
      </w:pPr>
      <w:r w:rsidRPr="00140E21">
        <w:rPr>
          <w:rFonts w:eastAsia="宋体"/>
          <w:lang w:eastAsia="zh-CN"/>
        </w:rPr>
        <w:t>2c.</w:t>
      </w:r>
      <w:r w:rsidRPr="00140E21">
        <w:rPr>
          <w:rFonts w:eastAsia="宋体"/>
          <w:lang w:eastAsia="zh-CN"/>
        </w:rPr>
        <w:tab/>
        <w:t xml:space="preserve">The UPF </w:t>
      </w:r>
      <w:r w:rsidRPr="00140E21">
        <w:rPr>
          <w:rFonts w:eastAsia="宋体"/>
        </w:rPr>
        <w:t>forwards the downlink data packets towards the SMF if the SMF instructed the UPF to do so (i.e. the SMF will buffer the data packets)</w:t>
      </w:r>
      <w:r w:rsidRPr="00140E21">
        <w:rPr>
          <w:rFonts w:eastAsia="宋体"/>
          <w:lang w:eastAsia="zh-CN"/>
        </w:rPr>
        <w:t>.</w:t>
      </w:r>
    </w:p>
    <w:p w:rsidR="00D24C00" w:rsidRPr="00140E21" w:rsidRDefault="00D24C00" w:rsidP="00D24C00">
      <w:pPr>
        <w:pStyle w:val="B2"/>
        <w:rPr>
          <w:rFonts w:eastAsia="宋体"/>
        </w:rPr>
      </w:pPr>
      <w:r w:rsidRPr="00140E21">
        <w:rPr>
          <w:rFonts w:eastAsia="宋体"/>
        </w:rPr>
        <w:t>-</w:t>
      </w:r>
      <w:r w:rsidRPr="00140E21">
        <w:rPr>
          <w:rFonts w:eastAsia="宋体"/>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rsidR="00D24C00" w:rsidRPr="00140E21" w:rsidRDefault="00D24C00" w:rsidP="00D24C00">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宋体"/>
          <w:lang w:eastAsia="zh-CN"/>
        </w:rPr>
        <w:t xml:space="preserve">ARP, Paging Policy Indicator, 5QI, N1N2TransferFailure Notification Target </w:t>
      </w:r>
      <w:r w:rsidRPr="00140E21">
        <w:rPr>
          <w:rFonts w:eastAsia="宋体"/>
          <w:lang w:eastAsia="zh-CN"/>
        </w:rPr>
        <w:lastRenderedPageBreak/>
        <w:t>Address, Extended Buffering support</w:t>
      </w:r>
      <w:r w:rsidRPr="00140E21">
        <w:t>), or NF to AMF: Namf_Communication_N1N2MessageTransfer (SUPI, N1 message).</w:t>
      </w:r>
    </w:p>
    <w:p w:rsidR="00D24C00" w:rsidRPr="00140E21" w:rsidRDefault="00D24C00" w:rsidP="00D24C00">
      <w:pPr>
        <w:pStyle w:val="B1"/>
      </w:pPr>
      <w:r w:rsidRPr="00140E21">
        <w:tab/>
        <w:t>The SMF shall not include both N1 SM Container and N2 SM Information in Namf_Communication_N1N2MessageTransfer unless the N1 SM Container is related to the N2 SM Information.</w:t>
      </w:r>
    </w:p>
    <w:p w:rsidR="00D24C00" w:rsidRPr="00140E21" w:rsidRDefault="00D24C00" w:rsidP="00D24C00">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rsidR="00D24C00" w:rsidRPr="00140E21" w:rsidRDefault="00D24C00" w:rsidP="00D24C00">
      <w:pPr>
        <w:pStyle w:val="B1"/>
      </w:pPr>
      <w:r w:rsidRPr="00140E21">
        <w:tab/>
        <w:t>Otherwise, the SMF determines whether to contact the AMF. The SMF does not contact the AMF:</w:t>
      </w:r>
    </w:p>
    <w:p w:rsidR="00D24C00" w:rsidRPr="00140E21" w:rsidRDefault="00D24C00" w:rsidP="00D24C00">
      <w:pPr>
        <w:pStyle w:val="B2"/>
      </w:pPr>
      <w:r w:rsidRPr="00140E21">
        <w:t>-</w:t>
      </w:r>
      <w:r w:rsidRPr="00140E21">
        <w:tab/>
        <w:t>if the SMF had previously been notified that the UE is unreachable; or</w:t>
      </w:r>
    </w:p>
    <w:p w:rsidR="00D24C00" w:rsidRPr="00140E21" w:rsidRDefault="00D24C00" w:rsidP="00D24C00">
      <w:pPr>
        <w:pStyle w:val="B2"/>
      </w:pPr>
      <w:r w:rsidRPr="00140E21">
        <w:t>-</w:t>
      </w:r>
      <w:r w:rsidRPr="00140E21">
        <w:tab/>
        <w:t>if the UE is reachable only for regulatory prioritized service and the PDU Session is not for regulatory prioritized service.</w:t>
      </w:r>
    </w:p>
    <w:p w:rsidR="00D24C00" w:rsidRPr="00140E21" w:rsidRDefault="00D24C00" w:rsidP="00D24C00">
      <w:pPr>
        <w:pStyle w:val="B1"/>
      </w:pPr>
      <w:r w:rsidRPr="00140E21">
        <w:tab/>
        <w:t>The SMF determines the AMF and invokes the Namf_Communication_N1N2MessageTransfer to the AMF including the PDU Session ID of the PDU Session. In case this step is triggered by a notification from the UPF in step 2a, the SMF determines the PDU Session ID based on the N4 Session ID received in step 2a.</w:t>
      </w:r>
    </w:p>
    <w:p w:rsidR="00D24C00" w:rsidRPr="00140E21" w:rsidRDefault="00D24C00" w:rsidP="00D24C00">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rsidR="00D24C00" w:rsidRPr="00140E21" w:rsidRDefault="00D24C00" w:rsidP="00D24C00">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rsidR="00D24C00" w:rsidRPr="00140E21" w:rsidRDefault="00D24C00" w:rsidP="00D24C00">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rsidR="00D24C00" w:rsidRPr="00140E21" w:rsidRDefault="00D24C00" w:rsidP="00D24C00">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rsidR="00D24C00" w:rsidRPr="00140E21" w:rsidRDefault="00D24C00" w:rsidP="00D24C00">
      <w:pPr>
        <w:pStyle w:val="NO"/>
        <w:rPr>
          <w:rFonts w:eastAsia="宋体"/>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宋体"/>
          <w:lang w:eastAsia="zh-CN"/>
        </w:rPr>
        <w:t xml:space="preserve"> </w:t>
      </w:r>
      <w:r w:rsidRPr="00140E21">
        <w:t>If the UE is in CM-CONNECTED state and the AMF only delivers N1 message towards UE, the flow continues in step</w:t>
      </w:r>
      <w:r w:rsidRPr="00140E21">
        <w:rPr>
          <w:rFonts w:eastAsia="宋体"/>
          <w:lang w:eastAsia="zh-CN"/>
        </w:rPr>
        <w:t xml:space="preserve"> 6</w:t>
      </w:r>
      <w:r w:rsidRPr="00140E21">
        <w:t xml:space="preserve"> below</w:t>
      </w:r>
      <w:r w:rsidRPr="00140E21">
        <w:rPr>
          <w:rFonts w:eastAsia="宋体"/>
          <w:lang w:eastAsia="zh-CN"/>
        </w:rPr>
        <w:t>.</w:t>
      </w:r>
    </w:p>
    <w:p w:rsidR="00D24C00" w:rsidRPr="00140E21" w:rsidRDefault="00D24C00" w:rsidP="00D24C00">
      <w:pPr>
        <w:pStyle w:val="B1"/>
        <w:rPr>
          <w:lang w:eastAsia="zh-CN"/>
        </w:rPr>
      </w:pPr>
      <w:r w:rsidRPr="00140E21">
        <w:rPr>
          <w:lang w:eastAsia="zh-CN"/>
        </w:rPr>
        <w:tab/>
        <w:t>The N2 SM information is optional and is not provided e.g. in case the SMF only wants to send an N1 message such as PDU Session Modification Command with only updating the UE with a PCO.</w:t>
      </w:r>
    </w:p>
    <w:p w:rsidR="00D24C00" w:rsidRPr="00140E21" w:rsidRDefault="00D24C00" w:rsidP="00D24C00">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rsidR="00D24C00" w:rsidRPr="00140E21" w:rsidRDefault="00D24C00" w:rsidP="00D24C00">
      <w:pPr>
        <w:pStyle w:val="B1"/>
      </w:pPr>
      <w:r w:rsidRPr="00140E21">
        <w:tab/>
        <w:t>If the UE is in CM-IDLE state at the AMF, and the AMF is able to page the UE the AMF sends a Namf_Communication_N1N2MessageTransfer response to the SMF immediately with a cause "Attempting to reach UE" which indicates to the SMF that the N2 SM information provided in step 3a, may be ignored by the AMF once the UE is reachable and the SMF may be asked to provide the N2 SM information again.</w:t>
      </w:r>
    </w:p>
    <w:p w:rsidR="00D24C00" w:rsidRPr="00140E21" w:rsidRDefault="00D24C00" w:rsidP="00D24C00">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rsidR="00D24C00" w:rsidRPr="00140E21" w:rsidRDefault="00D24C00" w:rsidP="00D24C00">
      <w:pPr>
        <w:pStyle w:val="B1"/>
        <w:rPr>
          <w:lang w:eastAsia="zh-CN"/>
        </w:rPr>
      </w:pPr>
      <w:r w:rsidRPr="00140E21">
        <w:lastRenderedPageBreak/>
        <w:tab/>
        <w:t>If the UE is in CM-CONNECTED state at the AMF then the AMF sends a Namf_Communication_N1N2MessageTransfer response to the SMF immediately with a cause "N1/N2 transfer success".</w:t>
      </w:r>
    </w:p>
    <w:p w:rsidR="00D24C00" w:rsidRPr="00140E21" w:rsidRDefault="00D24C00" w:rsidP="00D24C00">
      <w:pPr>
        <w:pStyle w:val="B1"/>
        <w:rPr>
          <w:lang w:eastAsia="ko-KR"/>
        </w:rPr>
      </w:pPr>
      <w:r w:rsidRPr="00140E21">
        <w:tab/>
        <w:t>If the UE is in CM-IDLE state, and the AMF determines that</w:t>
      </w:r>
      <w:r w:rsidRPr="00140E21" w:rsidDel="00570BC1">
        <w:t xml:space="preserve"> </w:t>
      </w:r>
      <w:r w:rsidRPr="00140E21">
        <w:t xml:space="preserve">the UE is not reachable for paging, the AMF shall send an Namf_Communication_N1N2MessageTransfer response to the NF from which AMF received the request message in step 3a,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rsidR="00D24C00" w:rsidRPr="00140E21" w:rsidRDefault="00D24C00" w:rsidP="00D24C00">
      <w:pPr>
        <w:pStyle w:val="B1"/>
        <w:rPr>
          <w:lang w:eastAsia="ko-KR"/>
        </w:rPr>
      </w:pPr>
      <w:r w:rsidRPr="00140E21">
        <w:rPr>
          <w:lang w:eastAsia="ko-KR"/>
        </w:rPr>
        <w:tab/>
        <w:t>If the UE is in CM-IDLE with Suspend, and the AMF determines that the UE is not reachable for paging, the AMF may send a N2 Notification informing the NG-RAN about pending DL data.</w:t>
      </w:r>
    </w:p>
    <w:p w:rsidR="00D24C00" w:rsidRPr="00140E21" w:rsidRDefault="00D24C00" w:rsidP="00D24C00">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rsidR="00D24C00" w:rsidRPr="00140E21" w:rsidRDefault="00D24C00" w:rsidP="00D24C00">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rsidR="00D24C00" w:rsidRPr="00140E21" w:rsidRDefault="00D24C00" w:rsidP="00D24C00">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rsidR="00D24C00" w:rsidRPr="00140E21" w:rsidRDefault="00D24C00" w:rsidP="00D24C00">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rsidR="00D24C00" w:rsidRPr="00140E21" w:rsidRDefault="00D24C00" w:rsidP="00D24C00">
      <w:pPr>
        <w:pStyle w:val="B1"/>
      </w:pPr>
      <w:r w:rsidRPr="00140E21">
        <w:t>3c.</w:t>
      </w:r>
      <w:r w:rsidRPr="00140E21">
        <w:tab/>
        <w:t>[Conditional] SMF responds to the UPF</w:t>
      </w:r>
    </w:p>
    <w:p w:rsidR="00D24C00" w:rsidRPr="00140E21" w:rsidRDefault="00D24C00" w:rsidP="00D24C00">
      <w:pPr>
        <w:pStyle w:val="B1"/>
      </w:pPr>
      <w:r w:rsidRPr="00140E21">
        <w:tab/>
        <w:t>SMF may notify the UPF about the User Plane setup failure.</w:t>
      </w:r>
    </w:p>
    <w:p w:rsidR="00D24C00" w:rsidRPr="00140E21" w:rsidRDefault="00D24C00" w:rsidP="00D24C00">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rsidR="00D24C00" w:rsidRPr="00140E21" w:rsidRDefault="00D24C00" w:rsidP="00D24C00">
      <w:pPr>
        <w:pStyle w:val="B2"/>
      </w:pPr>
      <w:r w:rsidRPr="00140E21">
        <w:t>-</w:t>
      </w:r>
      <w:r w:rsidRPr="00140E21">
        <w:tab/>
        <w:t>indicate to the UPF to stop sending Data Notifications;</w:t>
      </w:r>
    </w:p>
    <w:p w:rsidR="00D24C00" w:rsidRPr="00140E21" w:rsidRDefault="00D24C00" w:rsidP="00D24C00">
      <w:pPr>
        <w:pStyle w:val="B2"/>
      </w:pPr>
      <w:r w:rsidRPr="00140E21">
        <w:t>-</w:t>
      </w:r>
      <w:r w:rsidRPr="00140E21">
        <w:tab/>
        <w:t>indicate to the UPF to stop buffering DL data and discard the buffered data;</w:t>
      </w:r>
    </w:p>
    <w:p w:rsidR="00D24C00" w:rsidRPr="00140E21" w:rsidRDefault="00D24C00" w:rsidP="00D24C00">
      <w:pPr>
        <w:pStyle w:val="B2"/>
      </w:pPr>
      <w:r w:rsidRPr="00140E21">
        <w:t>-</w:t>
      </w:r>
      <w:r w:rsidRPr="00140E21">
        <w:tab/>
        <w:t>indicate to the UPF to stop sending Data Notifications and stop buffering DL data and discard the buffered data; or</w:t>
      </w:r>
    </w:p>
    <w:p w:rsidR="00D24C00" w:rsidRPr="00140E21" w:rsidRDefault="00D24C00" w:rsidP="00D24C00">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rsidR="00D24C00" w:rsidRPr="00140E21" w:rsidRDefault="00D24C00" w:rsidP="00D24C00">
      <w:pPr>
        <w:pStyle w:val="B1"/>
      </w:pPr>
      <w:r w:rsidRPr="00140E21">
        <w:tab/>
        <w:t>Based on operator policies, the SMF applies the pause of charging procedure as specified in clause 4.4.4.</w:t>
      </w:r>
    </w:p>
    <w:p w:rsidR="00D24C00" w:rsidRPr="00140E21" w:rsidRDefault="00D24C00" w:rsidP="00D24C00">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rsidR="00D24C00" w:rsidRPr="00140E21" w:rsidRDefault="00D24C00" w:rsidP="00D24C00">
      <w:pPr>
        <w:pStyle w:val="B1"/>
        <w:rPr>
          <w:lang w:eastAsia="zh-CN"/>
        </w:rPr>
      </w:pPr>
      <w:r w:rsidRPr="00140E21">
        <w:rPr>
          <w:lang w:eastAsia="zh-CN"/>
        </w:rPr>
        <w:lastRenderedPageBreak/>
        <w:tab/>
        <w:t>If the SMF receives an "Estimated Maximum Wait time" from the AMF and Extended Buffering applies, the SMF may either:</w:t>
      </w:r>
    </w:p>
    <w:p w:rsidR="00D24C00" w:rsidRPr="00140E21" w:rsidRDefault="00D24C00" w:rsidP="00D24C00">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p>
    <w:p w:rsidR="00D24C00" w:rsidRPr="00140E21" w:rsidRDefault="00D24C00" w:rsidP="00D24C00">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rsidR="00D24C00" w:rsidRPr="00140E21" w:rsidRDefault="00D24C00" w:rsidP="00D24C00">
      <w:pPr>
        <w:pStyle w:val="B1"/>
        <w:rPr>
          <w:lang w:eastAsia="zh-CN"/>
        </w:rPr>
      </w:pPr>
      <w:r w:rsidRPr="00140E21">
        <w:rPr>
          <w:lang w:eastAsia="zh-CN"/>
        </w:rPr>
        <w:tab/>
        <w:t>The Extended Buffering time is determined by the SMF and should be larger or equal to the Estimated Maximum Wait time received from the AMF.</w:t>
      </w:r>
    </w:p>
    <w:p w:rsidR="00D24C00" w:rsidRPr="00140E21" w:rsidRDefault="00D24C00" w:rsidP="00D24C00">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Bufering timer expires, the UPF discards the buffered downlink data.</w:t>
      </w:r>
    </w:p>
    <w:p w:rsidR="00D24C00" w:rsidRPr="00140E21" w:rsidRDefault="00D24C00" w:rsidP="00D24C00">
      <w:pPr>
        <w:pStyle w:val="B1"/>
        <w:rPr>
          <w:lang w:eastAsia="zh-CN"/>
        </w:rPr>
      </w:pPr>
      <w:r w:rsidRPr="00140E21">
        <w:rPr>
          <w:lang w:eastAsia="zh-CN"/>
        </w:rPr>
        <w:t>4a.</w:t>
      </w:r>
      <w:r w:rsidRPr="00140E21">
        <w:rPr>
          <w:lang w:eastAsia="zh-CN"/>
        </w:rPr>
        <w:tab/>
      </w:r>
      <w:bookmarkStart w:id="5"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12 to 22 in </w:t>
      </w:r>
      <w:r w:rsidRPr="00140E21">
        <w:t>UE Triggered Service Request procedure</w:t>
      </w:r>
      <w:r w:rsidRPr="00140E21">
        <w:rPr>
          <w:lang w:eastAsia="zh-CN"/>
        </w:rPr>
        <w:t xml:space="preserve"> (see clause 4.2.3.2) are performed for this PDU Session </w:t>
      </w:r>
      <w:bookmarkEnd w:id="5"/>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rsidR="00D24C00" w:rsidRPr="00140E21" w:rsidRDefault="00D24C00" w:rsidP="00D24C00">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rsidR="00D24C00" w:rsidRPr="00140E21" w:rsidRDefault="00D24C00" w:rsidP="00D24C00">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rsidR="00D24C00" w:rsidRPr="00140E21" w:rsidRDefault="00D24C00" w:rsidP="00D24C00">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ins w:id="6" w:author="Huawei-ZQH" w:date="2019-10-30T16:34:00Z">
        <w:r w:rsidR="009047CC" w:rsidRPr="009047CC">
          <w:t xml:space="preserve"> </w:t>
        </w:r>
        <w:r w:rsidR="009047CC">
          <w:t xml:space="preserve">If the </w:t>
        </w:r>
      </w:ins>
      <w:ins w:id="7" w:author="Huawei-ZQHv1" w:date="2019-11-06T15:42:00Z">
        <w:r w:rsidR="008C013D">
          <w:t>UE has a CAG subscription, the</w:t>
        </w:r>
        <w:r w:rsidR="008C013D" w:rsidRPr="008C013D">
          <w:t xml:space="preserve"> </w:t>
        </w:r>
        <w:r w:rsidR="008C013D" w:rsidRPr="00140E21">
          <w:rPr>
            <w:lang w:eastAsia="zh-CN"/>
          </w:rPr>
          <w:t>AMF</w:t>
        </w:r>
        <w:r w:rsidR="008C013D" w:rsidRPr="00140E21">
          <w:t xml:space="preserve"> sends a Paging message</w:t>
        </w:r>
        <w:r w:rsidR="008C013D">
          <w:t xml:space="preserve"> to NG-RAN node(</w:t>
        </w:r>
      </w:ins>
      <w:ins w:id="8" w:author="Huawei-ZQHv1" w:date="2019-11-06T15:43:00Z">
        <w:r w:rsidR="008C013D">
          <w:t>s</w:t>
        </w:r>
      </w:ins>
      <w:ins w:id="9" w:author="Huawei-ZQHv1" w:date="2019-11-06T15:42:00Z">
        <w:r w:rsidR="008C013D">
          <w:t xml:space="preserve">) </w:t>
        </w:r>
      </w:ins>
      <w:ins w:id="10" w:author="Huawei-ZQHv1" w:date="2019-11-06T15:43:00Z">
        <w:r w:rsidR="008C013D">
          <w:t xml:space="preserve">as described in </w:t>
        </w:r>
        <w:r w:rsidR="008C013D" w:rsidRPr="00140E21">
          <w:t>TS</w:t>
        </w:r>
        <w:r w:rsidR="008C013D">
          <w:t> </w:t>
        </w:r>
        <w:r w:rsidR="008C013D" w:rsidRPr="00140E21">
          <w:t>23.501</w:t>
        </w:r>
        <w:r w:rsidR="008C013D">
          <w:t> </w:t>
        </w:r>
        <w:r w:rsidR="008C013D" w:rsidRPr="00140E21">
          <w:t>[2] clause </w:t>
        </w:r>
        <w:r w:rsidR="008C013D">
          <w:t>5.30.3.4.</w:t>
        </w:r>
      </w:ins>
    </w:p>
    <w:p w:rsidR="00D24C00" w:rsidRPr="00140E21" w:rsidRDefault="00D24C00" w:rsidP="00D24C00">
      <w:pPr>
        <w:pStyle w:val="NO"/>
      </w:pPr>
      <w:r w:rsidRPr="00140E21">
        <w:t>NOTE 2:</w:t>
      </w:r>
      <w:r w:rsidRPr="00140E21">
        <w:tab/>
        <w:t>The usage of the Access associated with a PDU Session when paging an UE is defined in TS</w:t>
      </w:r>
      <w:r>
        <w:t> </w:t>
      </w:r>
      <w:r w:rsidRPr="00140E21">
        <w:t>23.501</w:t>
      </w:r>
      <w:r>
        <w:t> </w:t>
      </w:r>
      <w:r w:rsidRPr="00140E21">
        <w:t>[2] clause 5.6.8.</w:t>
      </w:r>
    </w:p>
    <w:p w:rsidR="00D24C00" w:rsidRPr="00140E21" w:rsidRDefault="00D24C00" w:rsidP="00D24C00">
      <w:pPr>
        <w:pStyle w:val="NO"/>
      </w:pPr>
      <w:r w:rsidRPr="00140E21">
        <w:t>NOTE 3:</w:t>
      </w:r>
      <w:r w:rsidRPr="00140E21">
        <w:tab/>
        <w:t>This step is performed also when the UE and the network support User Plane CIoT 5GS Optimisation and the previous RRC connection has been suspended.</w:t>
      </w:r>
    </w:p>
    <w:p w:rsidR="00D24C00" w:rsidRPr="00140E21" w:rsidRDefault="00D24C00" w:rsidP="00D24C00">
      <w:pPr>
        <w:pStyle w:val="B1"/>
      </w:pPr>
      <w:r w:rsidRPr="00140E21">
        <w:tab/>
        <w:t xml:space="preserve">Different paging strategies may be configured in the AMF for different combinations of DNN, Paging Policy Indicator (if supported), </w:t>
      </w:r>
      <w:r w:rsidRPr="00140E21">
        <w:rPr>
          <w:rFonts w:eastAsia="宋体"/>
          <w:lang w:eastAsia="zh-CN"/>
        </w:rPr>
        <w:t>ARP and 5QI</w:t>
      </w:r>
      <w:r w:rsidRPr="00140E21">
        <w:t>.</w:t>
      </w:r>
    </w:p>
    <w:p w:rsidR="00D24C00" w:rsidRPr="00140E21" w:rsidRDefault="00D24C00" w:rsidP="00D24C00">
      <w:pPr>
        <w:pStyle w:val="B1"/>
      </w:pPr>
      <w:r w:rsidRPr="00140E21">
        <w:tab/>
        <w:t>For RRC-inactive state, the paging strategies may be configured in the (R)AN for different combinations of Paging Policy Indicator, ARP and 5QI.</w:t>
      </w:r>
    </w:p>
    <w:p w:rsidR="00D24C00" w:rsidRPr="00140E21" w:rsidRDefault="00D24C00" w:rsidP="00D24C00">
      <w:pPr>
        <w:pStyle w:val="B1"/>
      </w:pPr>
      <w:r w:rsidRPr="00140E21">
        <w:tab/>
        <w:t>Paging Priority is included only:</w:t>
      </w:r>
    </w:p>
    <w:p w:rsidR="00D24C00" w:rsidRPr="00140E21" w:rsidRDefault="00D24C00" w:rsidP="00D24C00">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rsidR="00D24C00" w:rsidRPr="00140E21" w:rsidRDefault="00D24C00" w:rsidP="00D24C00">
      <w:pPr>
        <w:pStyle w:val="B2"/>
      </w:pPr>
      <w:r w:rsidRPr="00140E21">
        <w:t>-</w:t>
      </w:r>
      <w:r w:rsidRPr="00140E21">
        <w:tab/>
        <w:t>One Paging Priority level can be used for multiple ARP values. The mapping of ARP values to Paging Priority level (or levels) is configured by operator policy in the AMF and in NG-RAN.</w:t>
      </w:r>
    </w:p>
    <w:p w:rsidR="00D24C00" w:rsidRPr="00140E21" w:rsidRDefault="00D24C00" w:rsidP="00D24C00">
      <w:pPr>
        <w:pStyle w:val="B2"/>
      </w:pPr>
      <w:r w:rsidRPr="00140E21">
        <w:lastRenderedPageBreak/>
        <w:tab/>
        <w:t>The (R)AN may prioritise the paging of UEs according to the Paging Priority.</w:t>
      </w:r>
    </w:p>
    <w:p w:rsidR="00D24C00" w:rsidRPr="00140E21" w:rsidRDefault="00D24C00" w:rsidP="00D24C00">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rsidR="00D24C00" w:rsidRPr="00140E21" w:rsidRDefault="00D24C00" w:rsidP="00D24C00">
      <w:pPr>
        <w:pStyle w:val="B1"/>
      </w:pPr>
      <w:r w:rsidRPr="00140E21">
        <w:tab/>
        <w:t>Paging strategies may include:</w:t>
      </w:r>
    </w:p>
    <w:p w:rsidR="00D24C00" w:rsidRPr="00140E21" w:rsidRDefault="00D24C00" w:rsidP="00D24C00">
      <w:pPr>
        <w:pStyle w:val="B2"/>
      </w:pPr>
      <w:r w:rsidRPr="00140E21">
        <w:t>-</w:t>
      </w:r>
      <w:r w:rsidRPr="00140E21">
        <w:tab/>
        <w:t>paging retransmission scheme (e.g. how frequently the paging is repeated or with what time interval);</w:t>
      </w:r>
    </w:p>
    <w:p w:rsidR="00D24C00" w:rsidRPr="00140E21" w:rsidRDefault="00D24C00" w:rsidP="00D24C00">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rsidR="00D24C00" w:rsidRPr="00140E21" w:rsidRDefault="00D24C00" w:rsidP="00D24C00">
      <w:pPr>
        <w:pStyle w:val="B2"/>
      </w:pPr>
      <w:r w:rsidRPr="00140E21">
        <w:t>-</w:t>
      </w:r>
      <w:r w:rsidRPr="00140E21">
        <w:tab/>
        <w:t>whether to apply sub-area based paging (e.g. first page in the last known cell-id or TA and retransmission in all registered TAs).</w:t>
      </w:r>
    </w:p>
    <w:p w:rsidR="00D24C00" w:rsidRPr="00140E21" w:rsidRDefault="00D24C00" w:rsidP="00D24C00">
      <w:pPr>
        <w:pStyle w:val="NO"/>
      </w:pPr>
      <w:r w:rsidRPr="00140E21">
        <w:t>NOTE </w:t>
      </w:r>
      <w:ins w:id="11" w:author="Huawei-ZQH" w:date="2019-10-30T16:29:00Z">
        <w:r>
          <w:t>5</w:t>
        </w:r>
      </w:ins>
      <w:del w:id="12" w:author="Huawei-ZQH" w:date="2019-10-30T16:29:00Z">
        <w:r w:rsidRPr="00140E21" w:rsidDel="00D24C00">
          <w:delText>4</w:delText>
        </w:r>
      </w:del>
      <w:r w:rsidRPr="00140E21">
        <w:t>:</w:t>
      </w:r>
      <w:r w:rsidRPr="00140E21">
        <w:tab/>
        <w:t>Setting of Paging Priority in the Paging message is independent from any paging strategy.</w:t>
      </w:r>
    </w:p>
    <w:p w:rsidR="00D24C00" w:rsidRPr="00140E21" w:rsidRDefault="00D24C00" w:rsidP="00D24C00">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rsidR="00D24C00" w:rsidRPr="00140E21" w:rsidRDefault="00D24C00" w:rsidP="00D24C00">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rsidR="00D24C00" w:rsidRPr="00140E21" w:rsidRDefault="00D24C00" w:rsidP="00D24C00">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rsidR="00D24C00" w:rsidRPr="00140E21" w:rsidRDefault="00D24C00" w:rsidP="00D24C00">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rsidR="00D24C00" w:rsidRPr="00140E21" w:rsidRDefault="00D24C00" w:rsidP="00D24C00">
      <w:pPr>
        <w:pStyle w:val="B1"/>
      </w:pPr>
      <w:r w:rsidRPr="00140E21">
        <w:tab/>
        <w:t>If the UE Radio Capability for Paging Information is available in the AMF, the AMF adds the UE Radio Capability for Paging Information in the N2 Paging message to the (R)AN nodes.</w:t>
      </w:r>
    </w:p>
    <w:p w:rsidR="00D24C00" w:rsidRPr="00140E21" w:rsidRDefault="00D24C00" w:rsidP="00D24C00">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rsidR="00D24C00" w:rsidRPr="00140E21" w:rsidRDefault="00D24C00" w:rsidP="00D24C00">
      <w:pPr>
        <w:pStyle w:val="B1"/>
      </w:pPr>
      <w:r w:rsidRPr="00140E21">
        <w:tab/>
        <w:t>The AMF may include in the N2 Paging message(s) the paging attempt count information. The paging attempt count information shall be the same for all (R)AN nodes selected by the AMF for paging.</w:t>
      </w:r>
    </w:p>
    <w:p w:rsidR="00D24C00" w:rsidRPr="00140E21" w:rsidRDefault="00D24C00" w:rsidP="00D24C00">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rsidR="00D24C00" w:rsidRPr="00140E21" w:rsidRDefault="00D24C00" w:rsidP="00D24C00">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rsidR="00D24C00" w:rsidRPr="00140E21" w:rsidRDefault="00D24C00" w:rsidP="00D24C00">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rsidR="00D24C00" w:rsidRPr="00140E21" w:rsidRDefault="00D24C00" w:rsidP="00D24C00">
      <w:pPr>
        <w:pStyle w:val="NO"/>
      </w:pPr>
      <w:r w:rsidRPr="00140E21">
        <w:t>NOTE </w:t>
      </w:r>
      <w:ins w:id="13" w:author="Huawei-ZQH" w:date="2019-10-30T16:28:00Z">
        <w:r>
          <w:t>6</w:t>
        </w:r>
      </w:ins>
      <w:del w:id="14" w:author="Huawei-ZQH" w:date="2019-10-30T16:28:00Z">
        <w:r w:rsidRPr="00140E21" w:rsidDel="00D24C00">
          <w:delText>5</w:delText>
        </w:r>
      </w:del>
      <w:r w:rsidRPr="00140E21">
        <w:t>:</w:t>
      </w:r>
      <w:r w:rsidRPr="00140E21">
        <w:tab/>
        <w:t>This step is performed also when the UE and the network support User Plane CIoT 5GS Optimisation in 3GPP access and the previous RRC connection has been suspended.</w:t>
      </w:r>
    </w:p>
    <w:p w:rsidR="00D24C00" w:rsidRPr="00140E21" w:rsidRDefault="00D24C00" w:rsidP="00D24C00">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rsidR="00D24C00" w:rsidRPr="00140E21" w:rsidRDefault="00D24C00" w:rsidP="00D24C00">
      <w:pPr>
        <w:pStyle w:val="B1"/>
        <w:rPr>
          <w:lang w:eastAsia="zh-CN"/>
        </w:rPr>
      </w:pPr>
      <w:r w:rsidRPr="00140E21">
        <w:lastRenderedPageBreak/>
        <w:tab/>
        <w:t>The AMF supervises the paging procedure with a timer. If the AMF receives no response from the UE to the Paging Request message, the AMF may apply further paging according to any applicable paging strategy described in step 4b.</w:t>
      </w:r>
    </w:p>
    <w:p w:rsidR="00D24C00" w:rsidRPr="00140E21" w:rsidRDefault="00D24C00" w:rsidP="00D24C00">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rsidR="00D24C00" w:rsidRPr="00140E21" w:rsidRDefault="00D24C00" w:rsidP="00D24C00">
      <w:pPr>
        <w:pStyle w:val="B1"/>
      </w:pPr>
      <w:r w:rsidRPr="00140E21">
        <w:tab/>
        <w:t>When a Namf_Communication_N1N2Transfer Failure Notification is received, SMF informs the UPF (if applicable).</w:t>
      </w:r>
    </w:p>
    <w:p w:rsidR="00D24C00" w:rsidRPr="00140E21" w:rsidRDefault="00D24C00" w:rsidP="00D24C00">
      <w:pPr>
        <w:pStyle w:val="B1"/>
      </w:pPr>
      <w:r w:rsidRPr="00140E21">
        <w:tab/>
        <w:t>Procedure for pause of charging at SMF is specified in clause 4.4.4.</w:t>
      </w:r>
    </w:p>
    <w:p w:rsidR="00D24C00" w:rsidRPr="00140E21" w:rsidRDefault="00D24C00" w:rsidP="00D24C00">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In step 4 of clause 4.2.3.2, the AMF invokes Nsmf_PDUSession_UpdateSMContext request to the SMF(s) associated with the PDU Session identified in Service Request message if there is any, except for the PDU Session ID included in the Namf_Communication_N1N2MessageTransfer in step 3a. To support the buffered data forwarding, the SMF instruct the UPF to establish a Data forwarding tunnel between the old UPF and the new UPF or to the PSA as described at steps 6a, 7a, 8a of clause 4.2.3.2.</w:t>
      </w:r>
    </w:p>
    <w:p w:rsidR="00D24C00" w:rsidRPr="00140E21" w:rsidRDefault="00D24C00" w:rsidP="00D24C00">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 4 of clause 4.2.3.2.</w:t>
      </w:r>
    </w:p>
    <w:p w:rsidR="00D24C00" w:rsidRPr="00140E21" w:rsidRDefault="00D24C00" w:rsidP="00D24C00">
      <w:pPr>
        <w:pStyle w:val="B1"/>
        <w:rPr>
          <w:rFonts w:eastAsia="Malgun Gothic"/>
        </w:rPr>
      </w:pPr>
      <w:r w:rsidRPr="00140E21">
        <w:rPr>
          <w:rFonts w:eastAsia="Malgun Gothic"/>
        </w:rPr>
        <w:t>-</w:t>
      </w:r>
      <w:r w:rsidRPr="00140E21">
        <w:rPr>
          <w:rFonts w:eastAsia="Malgun Gothic"/>
        </w:rPr>
        <w:tab/>
        <w:t>If the UE is enabled to use User Plane CIoT 5GS Optimisation in 3GPP access and there is suspended access stratum context stored in the UE, the UE initiates the Connection Resume in CM-IDLE with Suspend procedure (clause 4.8.2.3).</w:t>
      </w:r>
    </w:p>
    <w:p w:rsidR="00D24C00" w:rsidRPr="00140E21" w:rsidRDefault="00D24C00" w:rsidP="00D24C00">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rsidR="00D24C00" w:rsidRPr="00140E21" w:rsidRDefault="00D24C00" w:rsidP="00D24C00">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rsidR="00D24C00" w:rsidRPr="00140E21" w:rsidRDefault="00D24C00" w:rsidP="00D24C00">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rsidR="00D24C00" w:rsidRPr="00140E21" w:rsidRDefault="00D24C00" w:rsidP="00D24C00">
      <w:pPr>
        <w:pStyle w:val="B1"/>
      </w:pPr>
      <w:r w:rsidRPr="00140E21">
        <w:lastRenderedPageBreak/>
        <w:t>-</w:t>
      </w:r>
      <w:r w:rsidRPr="00140E21">
        <w:tab/>
        <w:t>If the UE is enabled to use User Plane CIoT 5GS Optimisation in 3GPP access and there is suspended access stratum context stored in the UE, the UE initiates the Connection Resume in CM-IDLE with Suspend procedure (clause 4.8.2.3).</w:t>
      </w:r>
    </w:p>
    <w:p w:rsidR="00D24C00" w:rsidRPr="00140E21" w:rsidRDefault="00D24C00" w:rsidP="00D24C00">
      <w:pPr>
        <w:pStyle w:val="B1"/>
        <w:rPr>
          <w:lang w:eastAsia="zh-CN"/>
        </w:rPr>
      </w:pPr>
      <w:r w:rsidRPr="00140E21">
        <w:rPr>
          <w:lang w:eastAsia="zh-CN"/>
        </w:rPr>
        <w:t>7.</w:t>
      </w:r>
      <w:r w:rsidRPr="00140E21">
        <w:rPr>
          <w:lang w:eastAsia="zh-CN"/>
        </w:rPr>
        <w:tab/>
        <w:t>The UPF transmits the buffered downlink data toward UE via (R)AN node which performed the Service Request procedure. If data is buffered in the SMF, the SMF delivers buffered downlink data to the UPF.</w:t>
      </w:r>
    </w:p>
    <w:p w:rsidR="00D24C00" w:rsidRPr="00140E21" w:rsidRDefault="00D24C00" w:rsidP="00D24C00">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rsidR="00A263D1" w:rsidRPr="00D24C00"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0C5F" w:rsidRDefault="00B90C5F">
      <w:r>
        <w:separator/>
      </w:r>
    </w:p>
  </w:endnote>
  <w:endnote w:type="continuationSeparator" w:id="0">
    <w:p w:rsidR="00B90C5F" w:rsidRDefault="00B90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0C5F" w:rsidRDefault="00B90C5F">
      <w:r>
        <w:separator/>
      </w:r>
    </w:p>
  </w:footnote>
  <w:footnote w:type="continuationSeparator" w:id="0">
    <w:p w:rsidR="00B90C5F" w:rsidRDefault="00B90C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rson w15:author="Huawei-ZQHv1">
    <w15:presenceInfo w15:providerId="None" w15:userId="Huawei-ZQH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62"/>
    <w:rsid w:val="00022E4A"/>
    <w:rsid w:val="000411C1"/>
    <w:rsid w:val="00057C16"/>
    <w:rsid w:val="00076524"/>
    <w:rsid w:val="00086F9A"/>
    <w:rsid w:val="000A6394"/>
    <w:rsid w:val="000B0E45"/>
    <w:rsid w:val="000B7FED"/>
    <w:rsid w:val="000C038A"/>
    <w:rsid w:val="000C6598"/>
    <w:rsid w:val="000D4585"/>
    <w:rsid w:val="000E268E"/>
    <w:rsid w:val="000E31D5"/>
    <w:rsid w:val="00145D43"/>
    <w:rsid w:val="001705CE"/>
    <w:rsid w:val="001804E7"/>
    <w:rsid w:val="00192C46"/>
    <w:rsid w:val="001A08B3"/>
    <w:rsid w:val="001A7B60"/>
    <w:rsid w:val="001B52F0"/>
    <w:rsid w:val="001B7A65"/>
    <w:rsid w:val="001E005B"/>
    <w:rsid w:val="001E41F3"/>
    <w:rsid w:val="00213F14"/>
    <w:rsid w:val="00221625"/>
    <w:rsid w:val="0026004D"/>
    <w:rsid w:val="002640DD"/>
    <w:rsid w:val="00275D12"/>
    <w:rsid w:val="002831F6"/>
    <w:rsid w:val="00284FEB"/>
    <w:rsid w:val="002860C4"/>
    <w:rsid w:val="002B5741"/>
    <w:rsid w:val="00305409"/>
    <w:rsid w:val="00332CE9"/>
    <w:rsid w:val="003609EF"/>
    <w:rsid w:val="0036231A"/>
    <w:rsid w:val="00374DD4"/>
    <w:rsid w:val="003808E9"/>
    <w:rsid w:val="003E1A36"/>
    <w:rsid w:val="003E7D28"/>
    <w:rsid w:val="00407A17"/>
    <w:rsid w:val="00410371"/>
    <w:rsid w:val="004242F1"/>
    <w:rsid w:val="00452FDC"/>
    <w:rsid w:val="004B75B7"/>
    <w:rsid w:val="00514818"/>
    <w:rsid w:val="0051580D"/>
    <w:rsid w:val="00547111"/>
    <w:rsid w:val="005719ED"/>
    <w:rsid w:val="00575651"/>
    <w:rsid w:val="00592D74"/>
    <w:rsid w:val="005E2C44"/>
    <w:rsid w:val="00621188"/>
    <w:rsid w:val="006257ED"/>
    <w:rsid w:val="006843F1"/>
    <w:rsid w:val="00695808"/>
    <w:rsid w:val="006B46FB"/>
    <w:rsid w:val="006D18D3"/>
    <w:rsid w:val="006E21FB"/>
    <w:rsid w:val="006E39FC"/>
    <w:rsid w:val="0070388D"/>
    <w:rsid w:val="00737B79"/>
    <w:rsid w:val="00784377"/>
    <w:rsid w:val="00792342"/>
    <w:rsid w:val="00793EC4"/>
    <w:rsid w:val="00795CF4"/>
    <w:rsid w:val="007977A8"/>
    <w:rsid w:val="007B512A"/>
    <w:rsid w:val="007C2097"/>
    <w:rsid w:val="007D3721"/>
    <w:rsid w:val="007D6A07"/>
    <w:rsid w:val="007F2012"/>
    <w:rsid w:val="007F7259"/>
    <w:rsid w:val="008040A8"/>
    <w:rsid w:val="008279FA"/>
    <w:rsid w:val="0085438D"/>
    <w:rsid w:val="008626E7"/>
    <w:rsid w:val="00870EE7"/>
    <w:rsid w:val="008863B9"/>
    <w:rsid w:val="008A45A6"/>
    <w:rsid w:val="008C013D"/>
    <w:rsid w:val="008E12DC"/>
    <w:rsid w:val="008F686C"/>
    <w:rsid w:val="009047CC"/>
    <w:rsid w:val="009148DE"/>
    <w:rsid w:val="00941E30"/>
    <w:rsid w:val="009777D9"/>
    <w:rsid w:val="00991B88"/>
    <w:rsid w:val="009A5753"/>
    <w:rsid w:val="009A579D"/>
    <w:rsid w:val="009B0D1A"/>
    <w:rsid w:val="009E3297"/>
    <w:rsid w:val="009F734F"/>
    <w:rsid w:val="00A246B6"/>
    <w:rsid w:val="00A263D1"/>
    <w:rsid w:val="00A37477"/>
    <w:rsid w:val="00A47E70"/>
    <w:rsid w:val="00A50CF0"/>
    <w:rsid w:val="00A7671C"/>
    <w:rsid w:val="00A92794"/>
    <w:rsid w:val="00AA2CBC"/>
    <w:rsid w:val="00AC5820"/>
    <w:rsid w:val="00AD1CD8"/>
    <w:rsid w:val="00AF1A6F"/>
    <w:rsid w:val="00B068A1"/>
    <w:rsid w:val="00B258BB"/>
    <w:rsid w:val="00B30575"/>
    <w:rsid w:val="00B31D43"/>
    <w:rsid w:val="00B51DB3"/>
    <w:rsid w:val="00B67B97"/>
    <w:rsid w:val="00B87C58"/>
    <w:rsid w:val="00B90C5F"/>
    <w:rsid w:val="00B968C8"/>
    <w:rsid w:val="00BA3EC5"/>
    <w:rsid w:val="00BA51D9"/>
    <w:rsid w:val="00BB5DFC"/>
    <w:rsid w:val="00BC0E8C"/>
    <w:rsid w:val="00BD279D"/>
    <w:rsid w:val="00BD6BB8"/>
    <w:rsid w:val="00BE48E3"/>
    <w:rsid w:val="00C108E0"/>
    <w:rsid w:val="00C160A6"/>
    <w:rsid w:val="00C66BA2"/>
    <w:rsid w:val="00C95985"/>
    <w:rsid w:val="00CC5026"/>
    <w:rsid w:val="00CC68D0"/>
    <w:rsid w:val="00D01F77"/>
    <w:rsid w:val="00D03F9A"/>
    <w:rsid w:val="00D06D51"/>
    <w:rsid w:val="00D15E43"/>
    <w:rsid w:val="00D24991"/>
    <w:rsid w:val="00D24C00"/>
    <w:rsid w:val="00D34667"/>
    <w:rsid w:val="00D34D8A"/>
    <w:rsid w:val="00D50255"/>
    <w:rsid w:val="00D66520"/>
    <w:rsid w:val="00D85E28"/>
    <w:rsid w:val="00D92747"/>
    <w:rsid w:val="00DC58AF"/>
    <w:rsid w:val="00DE34CF"/>
    <w:rsid w:val="00E13F3D"/>
    <w:rsid w:val="00E32339"/>
    <w:rsid w:val="00E34898"/>
    <w:rsid w:val="00E533D9"/>
    <w:rsid w:val="00EB09B7"/>
    <w:rsid w:val="00EB2A3F"/>
    <w:rsid w:val="00EE7D7C"/>
    <w:rsid w:val="00F23BF0"/>
    <w:rsid w:val="00F25D98"/>
    <w:rsid w:val="00F300FB"/>
    <w:rsid w:val="00F35E9B"/>
    <w:rsid w:val="00F4719C"/>
    <w:rsid w:val="00F6213A"/>
    <w:rsid w:val="00F63E29"/>
    <w:rsid w:val="00FB6386"/>
    <w:rsid w:val="00FC4EF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705CE"/>
    <w:rPr>
      <w:rFonts w:ascii="Times New Roman" w:hAnsi="Times New Roman"/>
      <w:lang w:val="en-GB" w:eastAsia="en-US"/>
    </w:rPr>
  </w:style>
  <w:style w:type="character" w:customStyle="1" w:styleId="B1Char">
    <w:name w:val="B1 Char"/>
    <w:link w:val="B1"/>
    <w:rsid w:val="001705CE"/>
    <w:rPr>
      <w:rFonts w:ascii="Times New Roman" w:hAnsi="Times New Roman"/>
      <w:lang w:val="en-GB" w:eastAsia="en-US"/>
    </w:rPr>
  </w:style>
  <w:style w:type="character" w:customStyle="1" w:styleId="B2Char">
    <w:name w:val="B2 Char"/>
    <w:link w:val="B2"/>
    <w:rsid w:val="001705CE"/>
    <w:rPr>
      <w:rFonts w:ascii="Times New Roman" w:hAnsi="Times New Roman"/>
      <w:lang w:val="en-GB" w:eastAsia="en-US"/>
    </w:rPr>
  </w:style>
  <w:style w:type="character" w:customStyle="1" w:styleId="1Char">
    <w:name w:val="标题 1 Char"/>
    <w:link w:val="1"/>
    <w:rsid w:val="00D24C00"/>
    <w:rPr>
      <w:rFonts w:ascii="Arial" w:hAnsi="Arial"/>
      <w:sz w:val="36"/>
      <w:lang w:val="en-GB" w:eastAsia="en-US"/>
    </w:rPr>
  </w:style>
  <w:style w:type="character" w:customStyle="1" w:styleId="2Char">
    <w:name w:val="标题 2 Char"/>
    <w:link w:val="2"/>
    <w:rsid w:val="00D24C00"/>
    <w:rPr>
      <w:rFonts w:ascii="Arial" w:hAnsi="Arial"/>
      <w:sz w:val="32"/>
      <w:lang w:val="en-GB" w:eastAsia="en-US"/>
    </w:rPr>
  </w:style>
  <w:style w:type="character" w:customStyle="1" w:styleId="3Char">
    <w:name w:val="标题 3 Char"/>
    <w:link w:val="3"/>
    <w:rsid w:val="00D24C00"/>
    <w:rPr>
      <w:rFonts w:ascii="Arial" w:hAnsi="Arial"/>
      <w:sz w:val="28"/>
      <w:lang w:val="en-GB" w:eastAsia="en-US"/>
    </w:rPr>
  </w:style>
  <w:style w:type="character" w:customStyle="1" w:styleId="4Char">
    <w:name w:val="标题 4 Char"/>
    <w:link w:val="4"/>
    <w:rsid w:val="00D24C00"/>
    <w:rPr>
      <w:rFonts w:ascii="Arial" w:hAnsi="Arial"/>
      <w:sz w:val="24"/>
      <w:lang w:val="en-GB" w:eastAsia="en-US"/>
    </w:rPr>
  </w:style>
  <w:style w:type="character" w:customStyle="1" w:styleId="5Char">
    <w:name w:val="标题 5 Char"/>
    <w:link w:val="5"/>
    <w:rsid w:val="00D24C00"/>
    <w:rPr>
      <w:rFonts w:ascii="Arial" w:hAnsi="Arial"/>
      <w:sz w:val="22"/>
      <w:lang w:val="en-GB" w:eastAsia="en-US"/>
    </w:rPr>
  </w:style>
  <w:style w:type="character" w:customStyle="1" w:styleId="9Char">
    <w:name w:val="标题 9 Char"/>
    <w:link w:val="9"/>
    <w:rsid w:val="00D24C00"/>
    <w:rPr>
      <w:rFonts w:ascii="Arial" w:hAnsi="Arial"/>
      <w:sz w:val="36"/>
      <w:lang w:val="en-GB" w:eastAsia="en-US"/>
    </w:rPr>
  </w:style>
  <w:style w:type="character" w:customStyle="1" w:styleId="Char">
    <w:name w:val="页眉 Char"/>
    <w:link w:val="a4"/>
    <w:rsid w:val="00D24C00"/>
    <w:rPr>
      <w:rFonts w:ascii="Arial" w:hAnsi="Arial"/>
      <w:b/>
      <w:noProof/>
      <w:sz w:val="18"/>
      <w:lang w:val="en-GB" w:eastAsia="en-US"/>
    </w:rPr>
  </w:style>
  <w:style w:type="character" w:customStyle="1" w:styleId="NOChar">
    <w:name w:val="NO Char"/>
    <w:rsid w:val="00D24C00"/>
    <w:rPr>
      <w:color w:val="000000"/>
      <w:lang w:eastAsia="ja-JP"/>
    </w:rPr>
  </w:style>
  <w:style w:type="character" w:customStyle="1" w:styleId="TALChar">
    <w:name w:val="TAL Char"/>
    <w:link w:val="TAL"/>
    <w:rsid w:val="00D24C00"/>
    <w:rPr>
      <w:rFonts w:ascii="Arial" w:hAnsi="Arial"/>
      <w:sz w:val="18"/>
      <w:lang w:val="en-GB" w:eastAsia="en-US"/>
    </w:rPr>
  </w:style>
  <w:style w:type="character" w:customStyle="1" w:styleId="TAHCar">
    <w:name w:val="TAH Car"/>
    <w:link w:val="TAH"/>
    <w:rsid w:val="00D24C00"/>
    <w:rPr>
      <w:rFonts w:ascii="Arial" w:hAnsi="Arial"/>
      <w:b/>
      <w:sz w:val="18"/>
      <w:lang w:val="en-GB" w:eastAsia="en-US"/>
    </w:rPr>
  </w:style>
  <w:style w:type="character" w:customStyle="1" w:styleId="EXChar">
    <w:name w:val="EX Char"/>
    <w:link w:val="EX"/>
    <w:locked/>
    <w:rsid w:val="00D24C00"/>
    <w:rPr>
      <w:rFonts w:ascii="Times New Roman" w:hAnsi="Times New Roman"/>
      <w:lang w:val="en-GB" w:eastAsia="en-US"/>
    </w:rPr>
  </w:style>
  <w:style w:type="character" w:customStyle="1" w:styleId="EditorsNoteChar">
    <w:name w:val="Editor's Note Char"/>
    <w:link w:val="EditorsNote"/>
    <w:rsid w:val="00D24C00"/>
    <w:rPr>
      <w:rFonts w:ascii="Times New Roman" w:hAnsi="Times New Roman"/>
      <w:color w:val="FF0000"/>
      <w:lang w:val="en-GB" w:eastAsia="en-US"/>
    </w:rPr>
  </w:style>
  <w:style w:type="character" w:customStyle="1" w:styleId="THChar">
    <w:name w:val="TH Char"/>
    <w:link w:val="TH"/>
    <w:rsid w:val="00D24C00"/>
    <w:rPr>
      <w:rFonts w:ascii="Arial" w:hAnsi="Arial"/>
      <w:b/>
      <w:lang w:val="en-GB" w:eastAsia="en-US"/>
    </w:rPr>
  </w:style>
  <w:style w:type="character" w:customStyle="1" w:styleId="TFChar">
    <w:name w:val="TF Char"/>
    <w:link w:val="TF"/>
    <w:rsid w:val="00D24C00"/>
    <w:rPr>
      <w:rFonts w:ascii="Arial" w:hAnsi="Arial"/>
      <w:b/>
      <w:lang w:val="en-GB" w:eastAsia="en-US"/>
    </w:rPr>
  </w:style>
  <w:style w:type="paragraph" w:customStyle="1" w:styleId="TAJ">
    <w:name w:val="TAJ"/>
    <w:basedOn w:val="TH"/>
    <w:rsid w:val="00D24C00"/>
    <w:pPr>
      <w:overflowPunct w:val="0"/>
      <w:autoSpaceDE w:val="0"/>
      <w:autoSpaceDN w:val="0"/>
      <w:adjustRightInd w:val="0"/>
      <w:textAlignment w:val="baseline"/>
    </w:pPr>
    <w:rPr>
      <w:color w:val="000000"/>
      <w:lang w:eastAsia="ja-JP"/>
    </w:rPr>
  </w:style>
  <w:style w:type="paragraph" w:customStyle="1" w:styleId="HO">
    <w:name w:val="HO"/>
    <w:basedOn w:val="a"/>
    <w:rsid w:val="00D24C00"/>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D24C00"/>
    <w:pPr>
      <w:spacing w:before="100" w:beforeAutospacing="1" w:after="100" w:afterAutospacing="1"/>
    </w:pPr>
    <w:rPr>
      <w:sz w:val="24"/>
      <w:szCs w:val="24"/>
      <w:lang w:val="en-US"/>
    </w:rPr>
  </w:style>
  <w:style w:type="paragraph" w:customStyle="1" w:styleId="AP">
    <w:name w:val="AP"/>
    <w:basedOn w:val="a"/>
    <w:rsid w:val="00D24C00"/>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D24C00"/>
    <w:rPr>
      <w:rFonts w:ascii="Times New Roman" w:hAnsi="Times New Roman"/>
      <w:lang w:val="en-GB" w:eastAsia="en-US"/>
    </w:rPr>
  </w:style>
  <w:style w:type="paragraph" w:styleId="TOC">
    <w:name w:val="TOC Heading"/>
    <w:basedOn w:val="1"/>
    <w:next w:val="a"/>
    <w:uiPriority w:val="39"/>
    <w:unhideWhenUsed/>
    <w:qFormat/>
    <w:rsid w:val="00D24C0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D24C00"/>
    <w:rPr>
      <w:color w:val="2B579A"/>
      <w:shd w:val="clear" w:color="auto" w:fill="E6E6E6"/>
    </w:rPr>
  </w:style>
  <w:style w:type="table" w:styleId="af3">
    <w:name w:val="Table Grid"/>
    <w:basedOn w:val="a1"/>
    <w:rsid w:val="00D24C0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D24C0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4C0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24C00"/>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D24C0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6E94B-2F98-4A20-90A4-0A8FCB60B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1</Pages>
  <Words>4644</Words>
  <Characters>26472</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Zhangdi (Amy)</cp:lastModifiedBy>
  <cp:revision>53</cp:revision>
  <cp:lastPrinted>1899-12-31T23:00:00Z</cp:lastPrinted>
  <dcterms:created xsi:type="dcterms:W3CDTF">2018-11-05T09:14:00Z</dcterms:created>
  <dcterms:modified xsi:type="dcterms:W3CDTF">2019-11-08T15:53:00Z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(3)twe1REqrIhnUjPvOa1wrUhYAB+p23Uqr9+9tbT8SfgcZgPsCbopvc+9Q2sbpiyXYfzuo9Drr
aTa2NTpN4AEQYtIYryh03IpiszWB3bsyBAyeB4e8dxJ04PBbuRDCt4tmkSTavL+w81rskbxF
NIR08JF9rlVtWYwV00GZiHMMs7Ajac97aq/otcf+KW3tPwQAtz25jBrC/w5prE69OLZMzYvL
pKY86/VOHmaBx3jN6g</vt:lpwstr>
  </property>
  <property fmtid="{D5CDD505-2E9C-101B-9397-08002B2CF9AE}" pid="22" name="_2015_ms_pID_7253431">
    <vt:lpwstr>IipJSspuQHxV9Qjwq8fUVmgksrFMtLfK7D7EogUWIL2cAepQ+v9TWT
WAWtD7VWx8PkJiLU7Qu8l/JAUFld1zeGCBimupPSMaYAbiVBuz2DYkAIvcQF3XYSGnjYHi/A
OC3uBfBpSZ4abZOjcGIiCcpsSZl0P3xYS7hzQWm2ojj8dxGLt3lKDdPN1DFIU9GDRCUmElc3
gIKqJiRtp5rfyD1dodhNicka9kwVBZ/pRpdH</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1573228338</vt:lpwstr>
  </property>
</Properties>
</file>